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  <w:r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995680</wp:posOffset>
                </wp:positionH>
                <wp:positionV relativeFrom="paragraph">
                  <wp:posOffset>116205</wp:posOffset>
                </wp:positionV>
                <wp:extent cx="4500245" cy="9347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934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CONTACT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8.4pt;margin-top:9.15pt;height:73.6pt;width:354.35pt;mso-position-horizontal-relative:margin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pmrQx1QAAAAoBAAAPAAAAAAAAAAEAIAAAACIAAABkcnMvZG93bnJldi54bWxQ&#10;SwECFAAUAAAACACHTuJA0mUbhfoBAADcAwAADgAAAAAAAAABACAAAAAk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  <w:t>CONTACT 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-1337310</wp:posOffset>
                </wp:positionH>
                <wp:positionV relativeFrom="paragraph">
                  <wp:posOffset>-548640</wp:posOffset>
                </wp:positionV>
                <wp:extent cx="9083040" cy="10317480"/>
                <wp:effectExtent l="0" t="0" r="2286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3040" cy="10317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05.3pt;margin-top:-43.2pt;height:812.4pt;width:715.2pt;mso-position-horizontal-relative:margin;z-index:-251656192;v-text-anchor:middle;mso-width-relative:page;mso-height-relative:page;" filled="t" stroked="t" coordsize="21600,21600" o:gfxdata="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">
                <v:fill type="frame" on="t" focussize="0,0" recolor="t" rotate="t" r:id="rId4"/>
                <v:stroke weight="1.5pt" color="#78846A [3204]" joinstyle="round" endcap="round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06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1"/>
        <w:gridCol w:w="263"/>
        <w:gridCol w:w="1236"/>
        <w:gridCol w:w="36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9450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Address:</w:t>
            </w:r>
          </w:p>
        </w:tc>
        <w:tc>
          <w:tcPr>
            <w:tcW w:w="9450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Home:</w:t>
            </w:r>
          </w:p>
        </w:tc>
        <w:tc>
          <w:tcPr>
            <w:tcW w:w="426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0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Work:</w:t>
            </w:r>
          </w:p>
        </w:tc>
        <w:tc>
          <w:tcPr>
            <w:tcW w:w="426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0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Mobile:</w:t>
            </w:r>
          </w:p>
        </w:tc>
        <w:tc>
          <w:tcPr>
            <w:tcW w:w="426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Birthday:</w:t>
            </w:r>
          </w:p>
        </w:tc>
        <w:tc>
          <w:tcPr>
            <w:tcW w:w="3690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1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after="0" w:line="120" w:lineRule="auto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5"/>
        <w:tblW w:w="10643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263"/>
        <w:gridCol w:w="1237"/>
        <w:gridCol w:w="36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Address:</w:t>
            </w:r>
          </w:p>
        </w:tc>
        <w:tc>
          <w:tcPr>
            <w:tcW w:w="9455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Home: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Work: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Mobile: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Birthday: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5"/>
        <w:tblW w:w="10643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263"/>
        <w:gridCol w:w="1237"/>
        <w:gridCol w:w="36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Address:</w:t>
            </w:r>
          </w:p>
        </w:tc>
        <w:tc>
          <w:tcPr>
            <w:tcW w:w="9455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Home: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Work: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Mobile: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Birthday: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5"/>
        <w:tblW w:w="10643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263"/>
        <w:gridCol w:w="1237"/>
        <w:gridCol w:w="36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Address:</w:t>
            </w:r>
          </w:p>
        </w:tc>
        <w:tc>
          <w:tcPr>
            <w:tcW w:w="9455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Home: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Work: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Mobile: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Birthday: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>
      <w:pgSz w:w="12240" w:h="15840"/>
      <w:pgMar w:top="576" w:right="1008" w:bottom="576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attachedTemplate r:id="rId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B56"/>
    <w:rsid w:val="000160E4"/>
    <w:rsid w:val="000754EC"/>
    <w:rsid w:val="000E40F1"/>
    <w:rsid w:val="001A4218"/>
    <w:rsid w:val="001C0658"/>
    <w:rsid w:val="002A1D75"/>
    <w:rsid w:val="002F04AB"/>
    <w:rsid w:val="003150A7"/>
    <w:rsid w:val="00321847"/>
    <w:rsid w:val="003227E4"/>
    <w:rsid w:val="00357B4C"/>
    <w:rsid w:val="00371C08"/>
    <w:rsid w:val="00460108"/>
    <w:rsid w:val="004B1BDD"/>
    <w:rsid w:val="004F13A4"/>
    <w:rsid w:val="005743A3"/>
    <w:rsid w:val="005B548A"/>
    <w:rsid w:val="005C404C"/>
    <w:rsid w:val="0063392A"/>
    <w:rsid w:val="006367DF"/>
    <w:rsid w:val="00664A55"/>
    <w:rsid w:val="006942C1"/>
    <w:rsid w:val="006E081F"/>
    <w:rsid w:val="00740B1C"/>
    <w:rsid w:val="0080631F"/>
    <w:rsid w:val="008A03DE"/>
    <w:rsid w:val="008B7E5F"/>
    <w:rsid w:val="00951C16"/>
    <w:rsid w:val="00A170CD"/>
    <w:rsid w:val="00A5679A"/>
    <w:rsid w:val="00AD7E6D"/>
    <w:rsid w:val="00AF7661"/>
    <w:rsid w:val="00B57683"/>
    <w:rsid w:val="00B76F6E"/>
    <w:rsid w:val="00B92EB7"/>
    <w:rsid w:val="00BC1283"/>
    <w:rsid w:val="00C70E8B"/>
    <w:rsid w:val="00CD6B56"/>
    <w:rsid w:val="00D248BA"/>
    <w:rsid w:val="00D26641"/>
    <w:rsid w:val="00DD113F"/>
    <w:rsid w:val="00DD3EBF"/>
    <w:rsid w:val="00E14DBA"/>
    <w:rsid w:val="00E57128"/>
    <w:rsid w:val="00EB4FC3"/>
    <w:rsid w:val="00ED39C1"/>
    <w:rsid w:val="00F1617B"/>
    <w:rsid w:val="00F25FB0"/>
    <w:rsid w:val="00FA622C"/>
    <w:rsid w:val="00FD0CBF"/>
    <w:rsid w:val="00FD7A67"/>
    <w:rsid w:val="32E454BE"/>
    <w:rsid w:val="6AFF4561"/>
    <w:rsid w:val="73F2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qFormat="1"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velope address"/>
    <w:basedOn w:val="1"/>
    <w:semiHidden/>
    <w:unhideWhenUsed/>
    <w:qFormat/>
    <w:uiPriority w:val="99"/>
    <w:pPr>
      <w:framePr w:w="7920" w:h="1980" w:hRule="exact" w:hSpace="180" w:wrap="around" w:vAnchor="margin" w:hAnchor="page" w:xAlign="center" w:yAlign="bottom"/>
      <w:spacing w:after="0" w:line="240" w:lineRule="auto"/>
      <w:ind w:left="2880"/>
    </w:pPr>
    <w:rPr>
      <w:rFonts w:ascii="Arial" w:hAnsi="Arial" w:eastAsia="Times New Roman"/>
      <w:sz w:val="24"/>
      <w:szCs w:val="24"/>
    </w:rPr>
  </w:style>
  <w:style w:type="paragraph" w:styleId="3">
    <w:name w:val="envelope return"/>
    <w:basedOn w:val="1"/>
    <w:semiHidden/>
    <w:unhideWhenUsed/>
    <w:qFormat/>
    <w:uiPriority w:val="99"/>
    <w:pPr>
      <w:spacing w:after="0" w:line="240" w:lineRule="auto"/>
    </w:pPr>
    <w:rPr>
      <w:rFonts w:ascii="Arial" w:hAnsi="Arial" w:eastAsia="Times New Roman"/>
      <w:sz w:val="20"/>
      <w:szCs w:val="20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www\office\microsofttemplates\files\new_optimized\Contact%20Sheet%20Template\Contact-Sheet-Template.dotx" TargetMode="External"/></Relationships>
</file>

<file path=word/theme/theme1.xml><?xml version="1.0" encoding="utf-8"?>
<a:theme xmlns:a="http://schemas.openxmlformats.org/drawingml/2006/main" name="Facet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Facet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BB658E-6504-4B20-993C-704744BA0758}">
  <ds:schemaRefs/>
</ds:datastoreItem>
</file>

<file path=customXml/itemProps3.xml><?xml version="1.0" encoding="utf-8"?>
<ds:datastoreItem xmlns:ds="http://schemas.openxmlformats.org/officeDocument/2006/customXml" ds:itemID="{E8A4D1D4-4C79-4DDF-9807-B283515071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Contact-Sheet-Template</Template>
  <Pages>1</Pages>
  <Words>49</Words>
  <Characters>285</Characters>
  <Lines>2</Lines>
  <Paragraphs>1</Paragraphs>
  <TotalTime>5</TotalTime>
  <ScaleCrop>false</ScaleCrop>
  <LinksUpToDate>false</LinksUpToDate>
  <CharactersWithSpaces>333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2020-07-07T05:50:00Z</dcterms:created>
  <dc:creator>microsofttemplates.org</dc:creator>
  <cp:lastModifiedBy>Maya</cp:lastModifiedBy>
  <dcterms:modified xsi:type="dcterms:W3CDTF">2020-10-01T11:11:30Z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TC101939842</vt:lpwstr>
  </property>
  <property fmtid="{D5CDD505-2E9C-101B-9397-08002B2CF9AE}" pid="3" name="KSOProductBuildVer">
    <vt:lpwstr>1033-11.2.0.9684</vt:lpwstr>
  </property>
</Properties>
</file>